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18D" w:rsidRDefault="00B8218D" w:rsidP="00B821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BEAUMONT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B8218D" w:rsidRDefault="00B8218D" w:rsidP="00B821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218D" w:rsidRDefault="00B8218D" w:rsidP="00B821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218D" w:rsidRDefault="00B8218D" w:rsidP="00B821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Gloucester into </w:t>
      </w:r>
    </w:p>
    <w:p w:rsidR="00B8218D" w:rsidRDefault="00B8218D" w:rsidP="00B821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Ruyhale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d.1408)(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in Gloucestershire</w:t>
      </w:r>
    </w:p>
    <w:p w:rsidR="00B8218D" w:rsidRDefault="00B8218D" w:rsidP="00B821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B8218D" w:rsidRDefault="00B8218D" w:rsidP="00B821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24-28)</w:t>
      </w:r>
    </w:p>
    <w:p w:rsidR="00B8218D" w:rsidRDefault="00B8218D" w:rsidP="00B821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218D" w:rsidRDefault="00B8218D" w:rsidP="00B821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8218D" w:rsidRDefault="00B8218D" w:rsidP="00B821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2016</w:t>
      </w:r>
      <w:bookmarkStart w:id="0" w:name="_GoBack"/>
      <w:bookmarkEnd w:id="0"/>
    </w:p>
    <w:sectPr w:rsidR="00DD5B8A" w:rsidRPr="00B821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18D" w:rsidRDefault="00B8218D" w:rsidP="00564E3C">
      <w:pPr>
        <w:spacing w:after="0" w:line="240" w:lineRule="auto"/>
      </w:pPr>
      <w:r>
        <w:separator/>
      </w:r>
    </w:p>
  </w:endnote>
  <w:endnote w:type="continuationSeparator" w:id="0">
    <w:p w:rsidR="00B8218D" w:rsidRDefault="00B821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8218D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18D" w:rsidRDefault="00B8218D" w:rsidP="00564E3C">
      <w:pPr>
        <w:spacing w:after="0" w:line="240" w:lineRule="auto"/>
      </w:pPr>
      <w:r>
        <w:separator/>
      </w:r>
    </w:p>
  </w:footnote>
  <w:footnote w:type="continuationSeparator" w:id="0">
    <w:p w:rsidR="00B8218D" w:rsidRDefault="00B8218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18D"/>
    <w:rsid w:val="00372DC6"/>
    <w:rsid w:val="00564E3C"/>
    <w:rsid w:val="0064591D"/>
    <w:rsid w:val="00B8218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51C4F"/>
  <w15:chartTrackingRefBased/>
  <w15:docId w15:val="{ADBB7506-BA34-498D-BE9E-343F23E2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2016-02-07T21:30:00Z</dcterms:created>
  <dcterms:modified xsi:type="dcterms:W3CDTF">2016-02-07T21:31:00Z</dcterms:modified>
</cp:coreProperties>
</file>